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5F191" w14:textId="77777777" w:rsidR="003F0409" w:rsidRDefault="003F0409" w:rsidP="003F040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MARTYN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AA13B24" w14:textId="77777777" w:rsidR="003F0409" w:rsidRPr="00641159" w:rsidRDefault="003F0409" w:rsidP="003F040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Esquire.</w:t>
      </w:r>
    </w:p>
    <w:p w14:paraId="5666AA65" w14:textId="77777777" w:rsidR="003F0409" w:rsidRDefault="003F0409" w:rsidP="003F040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BA3C81F" w14:textId="77777777" w:rsidR="003F0409" w:rsidRDefault="003F0409" w:rsidP="003F040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5412887" w14:textId="77777777" w:rsidR="003F0409" w:rsidRDefault="003F0409" w:rsidP="003F040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May1484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Dorchester into lands</w:t>
      </w:r>
    </w:p>
    <w:p w14:paraId="7FBC7FA8" w14:textId="77777777" w:rsidR="003F0409" w:rsidRDefault="003F0409" w:rsidP="003F040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John Hussey(q.v.)</w:t>
      </w:r>
    </w:p>
    <w:p w14:paraId="7D7A4E35" w14:textId="77777777" w:rsidR="003F0409" w:rsidRDefault="003F0409" w:rsidP="003F040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81742F6" w14:textId="77777777" w:rsidR="003F0409" w:rsidRDefault="003F0409" w:rsidP="003F040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pp.60-2)</w:t>
      </w:r>
    </w:p>
    <w:p w14:paraId="0F70AD03" w14:textId="77777777" w:rsidR="003F0409" w:rsidRDefault="003F0409" w:rsidP="003F0409">
      <w:pPr>
        <w:pStyle w:val="NoSpacing"/>
        <w:rPr>
          <w:rFonts w:eastAsia="Times New Roman" w:cs="Times New Roman"/>
          <w:szCs w:val="24"/>
        </w:rPr>
      </w:pPr>
    </w:p>
    <w:p w14:paraId="70AA172A" w14:textId="77777777" w:rsidR="003F0409" w:rsidRDefault="003F0409" w:rsidP="003F0409">
      <w:pPr>
        <w:pStyle w:val="NoSpacing"/>
        <w:rPr>
          <w:rFonts w:eastAsia="Times New Roman" w:cs="Times New Roman"/>
          <w:szCs w:val="24"/>
        </w:rPr>
      </w:pPr>
    </w:p>
    <w:p w14:paraId="4847A69C" w14:textId="77777777" w:rsidR="003F0409" w:rsidRDefault="003F0409" w:rsidP="003F04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May 2023</w:t>
      </w:r>
    </w:p>
    <w:p w14:paraId="670D94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4F373" w14:textId="77777777" w:rsidR="003F0409" w:rsidRDefault="003F0409" w:rsidP="009139A6">
      <w:r>
        <w:separator/>
      </w:r>
    </w:p>
  </w:endnote>
  <w:endnote w:type="continuationSeparator" w:id="0">
    <w:p w14:paraId="50B218B5" w14:textId="77777777" w:rsidR="003F0409" w:rsidRDefault="003F04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73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AC9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613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5E71B" w14:textId="77777777" w:rsidR="003F0409" w:rsidRDefault="003F0409" w:rsidP="009139A6">
      <w:r>
        <w:separator/>
      </w:r>
    </w:p>
  </w:footnote>
  <w:footnote w:type="continuationSeparator" w:id="0">
    <w:p w14:paraId="137D1DA8" w14:textId="77777777" w:rsidR="003F0409" w:rsidRDefault="003F04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4F7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D7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CAB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09"/>
    <w:rsid w:val="000666E0"/>
    <w:rsid w:val="002510B7"/>
    <w:rsid w:val="003F040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7F693"/>
  <w15:chartTrackingRefBased/>
  <w15:docId w15:val="{79397B6A-6DB3-4979-8F2C-CA96FFAC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2023-05-21T19:42:00Z</dcterms:created>
  <dcterms:modified xsi:type="dcterms:W3CDTF">2023-05-21T19:42:00Z</dcterms:modified>
</cp:coreProperties>
</file>